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DD9E9" w14:textId="7089C9BC" w:rsidR="00BA00AB" w:rsidRDefault="00B622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SAPURTON</w:t>
      </w:r>
      <w:r>
        <w:rPr>
          <w:rFonts w:ascii="Times New Roman" w:hAnsi="Times New Roman" w:cs="Times New Roman"/>
          <w:sz w:val="24"/>
          <w:szCs w:val="24"/>
        </w:rPr>
        <w:t xml:space="preserve">     (d.1465-7)</w:t>
      </w:r>
    </w:p>
    <w:p w14:paraId="710D25CF" w14:textId="04739918" w:rsidR="00B6220A" w:rsidRDefault="00B622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Nottingham.</w:t>
      </w:r>
    </w:p>
    <w:p w14:paraId="61C4D787" w14:textId="578D3D85" w:rsidR="00B6220A" w:rsidRDefault="00B622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7DEB3C" w14:textId="59B6476B" w:rsidR="00B6220A" w:rsidRDefault="00B622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DEBFEB" w14:textId="03510E30" w:rsidR="00B6220A" w:rsidRDefault="00B622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Mar.1465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p.144)</w:t>
      </w:r>
    </w:p>
    <w:p w14:paraId="579A08D9" w14:textId="02531DB3" w:rsidR="00B6220A" w:rsidRDefault="00B622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Jul.</w:t>
      </w: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9A7138D" w14:textId="29A5D28E" w:rsidR="00B6220A" w:rsidRDefault="00B622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8B6342" w14:textId="536BB45D" w:rsidR="00B6220A" w:rsidRDefault="00B622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F3485F" w14:textId="0DB47417" w:rsidR="00B6220A" w:rsidRPr="00B6220A" w:rsidRDefault="00B622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2022</w:t>
      </w:r>
    </w:p>
    <w:sectPr w:rsidR="00B6220A" w:rsidRPr="00B622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9AFF9" w14:textId="77777777" w:rsidR="00B6220A" w:rsidRDefault="00B6220A" w:rsidP="009139A6">
      <w:r>
        <w:separator/>
      </w:r>
    </w:p>
  </w:endnote>
  <w:endnote w:type="continuationSeparator" w:id="0">
    <w:p w14:paraId="186FAFAC" w14:textId="77777777" w:rsidR="00B6220A" w:rsidRDefault="00B622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57C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9248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62F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DC1B7" w14:textId="77777777" w:rsidR="00B6220A" w:rsidRDefault="00B6220A" w:rsidP="009139A6">
      <w:r>
        <w:separator/>
      </w:r>
    </w:p>
  </w:footnote>
  <w:footnote w:type="continuationSeparator" w:id="0">
    <w:p w14:paraId="080ABA99" w14:textId="77777777" w:rsidR="00B6220A" w:rsidRDefault="00B622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7B4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A8C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618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0A"/>
    <w:rsid w:val="000666E0"/>
    <w:rsid w:val="002510B7"/>
    <w:rsid w:val="005C130B"/>
    <w:rsid w:val="00826F5C"/>
    <w:rsid w:val="009139A6"/>
    <w:rsid w:val="009448BB"/>
    <w:rsid w:val="00A3176C"/>
    <w:rsid w:val="00AE65F8"/>
    <w:rsid w:val="00B6220A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FD4E0"/>
  <w15:chartTrackingRefBased/>
  <w15:docId w15:val="{C3603B1D-6A05-4EF7-9BA6-548CC3EFF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2022-01-14T12:10:00Z</dcterms:created>
  <dcterms:modified xsi:type="dcterms:W3CDTF">2022-01-14T12:13:00Z</dcterms:modified>
</cp:coreProperties>
</file>